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Dunstable and Leighton Buzzard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Dunstable and Leighton Buzzard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Dunstable and Leighton Buzzard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Dunstable and Leighton Buzzard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Dunstable and Leighton Buzzard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Dunstable and Leighton Buzzard are estimated to have a score of 1-2 on the PGSI (low-risk gambling), whilst </w:t>
      </w:r>
      <w:r w:rsidRPr="00773DF7">
        <w:rPr>
          <w:rFonts w:ascii="Libre Franklin Light" w:hAnsi="Libre Franklin Light" w:cs="Calibri Light"/>
          <w:b/>
          <w:bCs/>
          <w:color w:val="C45911" w:themeColor="accent2" w:themeShade="BF"/>
        </w:rPr>
        <w:t xml:space="preserve">3.4%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59.3% </w:t>
      </w:r>
      <w:r w:rsidRPr="004747BF">
        <w:rPr>
          <w:rFonts w:ascii="Libre Franklin Light" w:eastAsia="Times New Roman" w:hAnsi="Libre Franklin Light" w:cs="Calibri Light"/>
        </w:rPr>
        <w:t xml:space="preserve">of those respondents classified as PGSI 8+ in Dunstable and Leighton Buzzard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Dunstable and Leighton Buzzard is estimated to be </w:t>
      </w:r>
      <w:r w:rsidRPr="00773DF7">
        <w:rPr>
          <w:rFonts w:ascii="Libre Franklin Light" w:eastAsia="Times New Roman" w:hAnsi="Libre Franklin Light" w:cs="Calibri Light"/>
          <w:b/>
          <w:bCs/>
          <w:color w:val="C45911" w:themeColor="accent2" w:themeShade="BF"/>
        </w:rPr>
        <w:t xml:space="preserve">£1,753,865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Dunstable and Leighton Buzzard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Dunstable and Leighton Buzzard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Dunstable and Leighton Buzzard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Dunstable and Leighton Buzzard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Dunstable and Leighton Buzzar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Dunstable and Leighton Buzzard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Dunstable and Leighton Buzzar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Dunstable and Leighton Buzzard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Dunstable and Leighton Buzzard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59.3%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Dunstable and Leighton Buzzar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Dunstable and Leighton Buzzard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Dunstable and Leighton Buzzard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similar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Dunstable and Leighton Buzzard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57.1%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Dunstable and Leighton Buzzard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Dunstable and Leighton Buzzard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Dunstable and Leighton Buzzard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£1,753,865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Dunstable and Leighton Buzzard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£28,568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£590,794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£42,322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£11,903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£21,822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£1,058,456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£1,753,865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Dunstable and Leighton Buzzard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Dunstable and Leighton Buzzard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Dunstable and Leighton Buzzard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Dunstable and Leighton Buzzard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12.4%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Dunstable and Leighton Buzzard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Dunstable and Leighton Buzzard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Dunstable and Leighton Buzzard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Dunstable and Leighton Buzzard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Dunstable and Leighton Buzzard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12.4%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Dunstable and Leighton Buzzard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Dunstable and Leighton Buzzard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Dunstable and Leighton Buzzard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8AEE1CC-0CBC-4FF5-8915-2EEA4B29F5D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